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8D90F" w14:textId="77777777" w:rsidR="007C315E" w:rsidRDefault="007C315E" w:rsidP="007C31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JAKSON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6E5BEFA2" w14:textId="77777777" w:rsidR="007C315E" w:rsidRDefault="007C315E" w:rsidP="007C31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Tadcaster. Yeoman.</w:t>
      </w:r>
    </w:p>
    <w:p w14:paraId="58051C3A" w14:textId="77777777" w:rsidR="007C315E" w:rsidRDefault="007C315E" w:rsidP="007C31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18B902" w14:textId="77777777" w:rsidR="007C315E" w:rsidRDefault="007C315E" w:rsidP="007C31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7E56B1" w14:textId="77777777" w:rsidR="007C315E" w:rsidRDefault="007C315E" w:rsidP="007C31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>Thomas Nelson of York, merchant(q.v.), brought a plaint of debt against him,</w:t>
      </w:r>
    </w:p>
    <w:p w14:paraId="0BD0C3C2" w14:textId="77777777" w:rsidR="007C315E" w:rsidRDefault="007C315E" w:rsidP="007C31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Bell of Tadcaster(q.v.),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Tarbot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Dringhouses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Lawrence </w:t>
      </w:r>
    </w:p>
    <w:p w14:paraId="62F29BD4" w14:textId="77777777" w:rsidR="007C315E" w:rsidRDefault="007C315E" w:rsidP="007C31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Bradkirk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Hull(q.v.) and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Machon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Barnby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050F041" w14:textId="77777777" w:rsidR="007C315E" w:rsidRDefault="007C315E" w:rsidP="007C315E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C1DB818" w14:textId="77777777" w:rsidR="007C315E" w:rsidRDefault="007C315E" w:rsidP="007C31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2C3952" w14:textId="77777777" w:rsidR="007C315E" w:rsidRDefault="007C315E" w:rsidP="007C31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9FFF5E" w14:textId="77777777" w:rsidR="007C315E" w:rsidRDefault="007C315E" w:rsidP="007C31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April 2022</w:t>
      </w:r>
    </w:p>
    <w:p w14:paraId="1A62D07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F879E" w14:textId="77777777" w:rsidR="007C315E" w:rsidRDefault="007C315E" w:rsidP="009139A6">
      <w:r>
        <w:separator/>
      </w:r>
    </w:p>
  </w:endnote>
  <w:endnote w:type="continuationSeparator" w:id="0">
    <w:p w14:paraId="1DB234A8" w14:textId="77777777" w:rsidR="007C315E" w:rsidRDefault="007C315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181C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D72B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8B0D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567C9" w14:textId="77777777" w:rsidR="007C315E" w:rsidRDefault="007C315E" w:rsidP="009139A6">
      <w:r>
        <w:separator/>
      </w:r>
    </w:p>
  </w:footnote>
  <w:footnote w:type="continuationSeparator" w:id="0">
    <w:p w14:paraId="383E5B09" w14:textId="77777777" w:rsidR="007C315E" w:rsidRDefault="007C315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52E0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45FB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1CCC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15E"/>
    <w:rsid w:val="000666E0"/>
    <w:rsid w:val="002510B7"/>
    <w:rsid w:val="005C130B"/>
    <w:rsid w:val="007C315E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E20DF"/>
  <w15:chartTrackingRefBased/>
  <w15:docId w15:val="{293CB2CD-EB42-4055-AAD1-8F93A0271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C31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2022-05-30T08:33:00Z</dcterms:created>
  <dcterms:modified xsi:type="dcterms:W3CDTF">2022-05-30T08:33:00Z</dcterms:modified>
</cp:coreProperties>
</file>